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2B" w:rsidRDefault="0023532B" w:rsidP="00F1188C">
      <w:r>
        <w:t xml:space="preserve">                </w:t>
      </w:r>
    </w:p>
    <w:p w:rsidR="0023532B" w:rsidRPr="0058712B" w:rsidRDefault="0023532B" w:rsidP="005D23B9">
      <w:r>
        <w:rPr>
          <w:sz w:val="28"/>
          <w:szCs w:val="28"/>
        </w:rPr>
        <w:t xml:space="preserve">                                           Республика Карелия.</w:t>
      </w:r>
    </w:p>
    <w:p w:rsidR="0023532B" w:rsidRDefault="0023532B" w:rsidP="005D23B9">
      <w:pPr>
        <w:rPr>
          <w:sz w:val="28"/>
          <w:szCs w:val="28"/>
        </w:rPr>
      </w:pPr>
      <w:r>
        <w:rPr>
          <w:sz w:val="28"/>
          <w:szCs w:val="28"/>
        </w:rPr>
        <w:t xml:space="preserve">           Муниципальное образование «Ледмозерское сельское поселение»</w:t>
      </w:r>
    </w:p>
    <w:p w:rsidR="0023532B" w:rsidRDefault="0023532B" w:rsidP="005D23B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Совет Ледмозерского сельского поселения.</w:t>
      </w:r>
    </w:p>
    <w:p w:rsidR="0023532B" w:rsidRDefault="0023532B" w:rsidP="005D23B9"/>
    <w:p w:rsidR="0023532B" w:rsidRDefault="0023532B" w:rsidP="005D23B9">
      <w:pPr>
        <w:ind w:right="-623"/>
        <w:jc w:val="both"/>
      </w:pPr>
    </w:p>
    <w:p w:rsidR="0023532B" w:rsidRDefault="0023532B" w:rsidP="005D23B9"/>
    <w:p w:rsidR="0023532B" w:rsidRPr="005418FB" w:rsidRDefault="0023532B" w:rsidP="005D23B9">
      <w:pPr>
        <w:rPr>
          <w:sz w:val="32"/>
          <w:szCs w:val="32"/>
        </w:rPr>
      </w:pPr>
      <w:r w:rsidRPr="005418FB">
        <w:rPr>
          <w:sz w:val="32"/>
          <w:szCs w:val="32"/>
        </w:rPr>
        <w:t xml:space="preserve">                                            </w:t>
      </w:r>
      <w:r>
        <w:rPr>
          <w:sz w:val="32"/>
          <w:szCs w:val="32"/>
        </w:rPr>
        <w:t xml:space="preserve">    </w:t>
      </w:r>
      <w:r w:rsidRPr="005418FB">
        <w:rPr>
          <w:sz w:val="32"/>
          <w:szCs w:val="32"/>
        </w:rPr>
        <w:t>Решение</w:t>
      </w:r>
    </w:p>
    <w:p w:rsidR="0023532B" w:rsidRPr="00BE0A0A" w:rsidRDefault="0023532B" w:rsidP="005D23B9"/>
    <w:p w:rsidR="0023532B" w:rsidRPr="00BE0A0A" w:rsidRDefault="0023532B" w:rsidP="005D23B9">
      <w:pPr>
        <w:jc w:val="both"/>
      </w:pPr>
    </w:p>
    <w:p w:rsidR="0023532B" w:rsidRPr="00BE0A0A" w:rsidRDefault="0023532B" w:rsidP="00A772BF">
      <w:pPr>
        <w:jc w:val="both"/>
      </w:pPr>
      <w:r>
        <w:t>3</w:t>
      </w:r>
      <w:r w:rsidRPr="00BE0A0A">
        <w:t xml:space="preserve"> сессии </w:t>
      </w:r>
      <w:r>
        <w:t>3</w:t>
      </w:r>
      <w:r w:rsidRPr="00BE0A0A">
        <w:t xml:space="preserve"> созыва                                                                             </w:t>
      </w:r>
      <w:r>
        <w:t xml:space="preserve">                               </w:t>
      </w:r>
      <w:r w:rsidRPr="00BE0A0A">
        <w:t xml:space="preserve">     №</w:t>
      </w:r>
      <w:r>
        <w:t xml:space="preserve"> 12</w:t>
      </w:r>
    </w:p>
    <w:p w:rsidR="0023532B" w:rsidRPr="00BE0A0A" w:rsidRDefault="0023532B" w:rsidP="00A772BF">
      <w:pPr>
        <w:ind w:left="-180"/>
        <w:jc w:val="both"/>
      </w:pPr>
      <w:r w:rsidRPr="00BE0A0A">
        <w:t xml:space="preserve">от </w:t>
      </w:r>
      <w:r>
        <w:t>24</w:t>
      </w:r>
      <w:r w:rsidRPr="00BE0A0A">
        <w:t xml:space="preserve"> </w:t>
      </w:r>
      <w:r>
        <w:t>сентября</w:t>
      </w:r>
      <w:r w:rsidRPr="00BE0A0A">
        <w:t xml:space="preserve">  201</w:t>
      </w:r>
      <w:r>
        <w:t>3</w:t>
      </w:r>
      <w:r w:rsidRPr="00BE0A0A">
        <w:t xml:space="preserve"> года.</w:t>
      </w:r>
    </w:p>
    <w:p w:rsidR="0023532B" w:rsidRPr="00BE0A0A" w:rsidRDefault="0023532B" w:rsidP="00A772BF">
      <w:pPr>
        <w:ind w:left="-180"/>
        <w:jc w:val="both"/>
      </w:pPr>
    </w:p>
    <w:p w:rsidR="0023532B" w:rsidRDefault="0023532B" w:rsidP="00A772BF">
      <w:pPr>
        <w:tabs>
          <w:tab w:val="left" w:pos="7405"/>
        </w:tabs>
        <w:ind w:left="-709"/>
      </w:pPr>
      <w:r>
        <w:rPr>
          <w:b/>
          <w:bCs/>
          <w:i/>
          <w:iCs/>
        </w:rPr>
        <w:t xml:space="preserve">      </w:t>
      </w:r>
      <w:r w:rsidRPr="005D23B9">
        <w:t xml:space="preserve">Об  утверждении </w:t>
      </w:r>
      <w:r>
        <w:t>«</w:t>
      </w:r>
      <w:r w:rsidRPr="005D23B9">
        <w:t xml:space="preserve">Порядка проведения конкурса </w:t>
      </w:r>
    </w:p>
    <w:p w:rsidR="0023532B" w:rsidRDefault="0023532B" w:rsidP="00A772BF">
      <w:pPr>
        <w:tabs>
          <w:tab w:val="left" w:pos="7405"/>
        </w:tabs>
        <w:ind w:left="-709"/>
      </w:pPr>
      <w:r>
        <w:t xml:space="preserve">      </w:t>
      </w:r>
      <w:r w:rsidRPr="005D23B9">
        <w:t xml:space="preserve">на замещение должности  Главы </w:t>
      </w:r>
      <w:r>
        <w:t>а</w:t>
      </w:r>
      <w:r w:rsidRPr="005D23B9">
        <w:t xml:space="preserve">дминистрации </w:t>
      </w:r>
    </w:p>
    <w:p w:rsidR="0023532B" w:rsidRDefault="0023532B" w:rsidP="00A772BF">
      <w:pPr>
        <w:tabs>
          <w:tab w:val="left" w:pos="7405"/>
        </w:tabs>
        <w:ind w:left="-709"/>
      </w:pPr>
      <w:r>
        <w:t xml:space="preserve">      </w:t>
      </w:r>
      <w:r w:rsidRPr="005D23B9">
        <w:t>Ледмозерского сельского поселения</w:t>
      </w:r>
      <w:r>
        <w:t>»</w:t>
      </w:r>
    </w:p>
    <w:p w:rsidR="0023532B" w:rsidRDefault="0023532B" w:rsidP="005D23B9">
      <w:pPr>
        <w:tabs>
          <w:tab w:val="left" w:pos="7405"/>
        </w:tabs>
        <w:ind w:left="-709"/>
      </w:pPr>
    </w:p>
    <w:p w:rsidR="0023532B" w:rsidRPr="005D23B9" w:rsidRDefault="0023532B" w:rsidP="005D23B9">
      <w:pPr>
        <w:shd w:val="clear" w:color="auto" w:fill="FFFFFF"/>
        <w:jc w:val="both"/>
      </w:pPr>
      <w:r>
        <w:t xml:space="preserve">       Руководствуясь частью 5 статьи 37 Федерального закона Российской Федерации от 06.10.2003 г. N 131-ФЗ "Об общих принципах организации местного самоуправления в Российской    Федерации", </w:t>
      </w:r>
      <w:r>
        <w:rPr>
          <w:b/>
          <w:bCs/>
        </w:rPr>
        <w:t>Совет Ледмозерского сельского поселения   РЕШИЛ:</w:t>
      </w:r>
    </w:p>
    <w:p w:rsidR="0023532B" w:rsidRDefault="0023532B" w:rsidP="005D23B9">
      <w:pPr>
        <w:shd w:val="clear" w:color="auto" w:fill="FFFFFF"/>
        <w:tabs>
          <w:tab w:val="left" w:leader="underscore" w:pos="6502"/>
        </w:tabs>
        <w:spacing w:line="274" w:lineRule="exact"/>
        <w:ind w:left="29"/>
        <w:jc w:val="center"/>
      </w:pPr>
    </w:p>
    <w:p w:rsidR="0023532B" w:rsidRDefault="0023532B" w:rsidP="005D23B9">
      <w:pPr>
        <w:shd w:val="clear" w:color="auto" w:fill="FFFFFF"/>
        <w:tabs>
          <w:tab w:val="left" w:pos="950"/>
        </w:tabs>
        <w:spacing w:line="274" w:lineRule="exact"/>
        <w:ind w:left="22"/>
        <w:jc w:val="both"/>
      </w:pPr>
      <w:r>
        <w:rPr>
          <w:spacing w:val="-23"/>
        </w:rPr>
        <w:tab/>
        <w:t>1.</w:t>
      </w:r>
      <w:r>
        <w:tab/>
        <w:t>Утвердить «Порядок   проведения   конкурса  на   замещение  должности   Главы администрации Ледмозерского сельского поселения» (прилагается).</w:t>
      </w:r>
    </w:p>
    <w:p w:rsidR="0023532B" w:rsidRDefault="0023532B" w:rsidP="005D23B9">
      <w:pPr>
        <w:shd w:val="clear" w:color="auto" w:fill="FFFFFF"/>
        <w:tabs>
          <w:tab w:val="left" w:pos="821"/>
        </w:tabs>
        <w:spacing w:line="274" w:lineRule="exact"/>
        <w:jc w:val="both"/>
      </w:pPr>
      <w:r>
        <w:rPr>
          <w:spacing w:val="-12"/>
        </w:rPr>
        <w:tab/>
        <w:t>2.</w:t>
      </w:r>
      <w:r>
        <w:tab/>
        <w:t>Решение вступает в силу со дня официального опубликования (обнародования).</w:t>
      </w:r>
    </w:p>
    <w:p w:rsidR="0023532B" w:rsidRDefault="0023532B" w:rsidP="005D23B9">
      <w:pPr>
        <w:shd w:val="clear" w:color="auto" w:fill="FFFFFF"/>
        <w:tabs>
          <w:tab w:val="left" w:pos="821"/>
        </w:tabs>
        <w:spacing w:line="274" w:lineRule="exact"/>
        <w:jc w:val="both"/>
      </w:pPr>
      <w:r>
        <w:tab/>
      </w:r>
    </w:p>
    <w:p w:rsidR="0023532B" w:rsidRPr="00BE0A0A" w:rsidRDefault="0023532B" w:rsidP="005D23B9">
      <w:pPr>
        <w:ind w:left="-180"/>
        <w:jc w:val="both"/>
      </w:pPr>
    </w:p>
    <w:p w:rsidR="0023532B" w:rsidRPr="00BE0A0A" w:rsidRDefault="0023532B" w:rsidP="005D23B9">
      <w:pPr>
        <w:jc w:val="both"/>
      </w:pPr>
      <w:r>
        <w:t xml:space="preserve">      Глава Ледмозерского  сельского   </w:t>
      </w:r>
      <w:r w:rsidRPr="00BE0A0A">
        <w:t xml:space="preserve">поселения             </w:t>
      </w:r>
      <w:r>
        <w:t xml:space="preserve">    </w:t>
      </w:r>
      <w:r w:rsidRPr="00BE0A0A">
        <w:t xml:space="preserve">                    </w:t>
      </w:r>
      <w:r>
        <w:t xml:space="preserve">      </w:t>
      </w:r>
      <w:r w:rsidRPr="00BE0A0A">
        <w:t xml:space="preserve"> </w:t>
      </w:r>
      <w:r>
        <w:t>В.И. Стасевич</w:t>
      </w:r>
    </w:p>
    <w:p w:rsidR="0023532B" w:rsidRDefault="0023532B" w:rsidP="005D23B9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/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3532B" w:rsidRPr="005D23B9" w:rsidRDefault="0023532B" w:rsidP="005D23B9">
      <w:r>
        <w:t xml:space="preserve">                                                                                                                  </w:t>
      </w:r>
      <w:r w:rsidRPr="005D23B9">
        <w:t>Утвержден</w:t>
      </w:r>
      <w:r>
        <w:t xml:space="preserve"> </w:t>
      </w:r>
    </w:p>
    <w:p w:rsidR="0023532B" w:rsidRDefault="0023532B" w:rsidP="005D23B9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решением Совета Ледмозерского сельского</w:t>
      </w:r>
    </w:p>
    <w:p w:rsidR="0023532B" w:rsidRPr="000E18E6" w:rsidRDefault="0023532B" w:rsidP="005D23B9">
      <w:pPr>
        <w:jc w:val="center"/>
      </w:pPr>
      <w:r>
        <w:rPr>
          <w:sz w:val="22"/>
          <w:szCs w:val="22"/>
        </w:rPr>
        <w:t xml:space="preserve">                                                                                                  поселения от 24.09.2013г. №</w:t>
      </w:r>
      <w:r w:rsidRPr="00BB5C1E">
        <w:t xml:space="preserve"> </w:t>
      </w:r>
      <w:r>
        <w:t>12</w:t>
      </w:r>
    </w:p>
    <w:p w:rsidR="0023532B" w:rsidRDefault="0023532B" w:rsidP="00F118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3532B" w:rsidRDefault="0023532B" w:rsidP="00F1188C">
      <w:pPr>
        <w:rPr>
          <w:b/>
          <w:bCs/>
        </w:rPr>
      </w:pPr>
    </w:p>
    <w:p w:rsidR="0023532B" w:rsidRDefault="0023532B" w:rsidP="00F1188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</w:t>
      </w:r>
    </w:p>
    <w:p w:rsidR="0023532B" w:rsidRDefault="0023532B" w:rsidP="00F1188C">
      <w:pPr>
        <w:shd w:val="clear" w:color="auto" w:fill="FFFFFF"/>
        <w:spacing w:line="274" w:lineRule="exact"/>
        <w:ind w:left="7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проведения конкурса на замещение должности Главы Администрации</w:t>
      </w:r>
    </w:p>
    <w:p w:rsidR="0023532B" w:rsidRDefault="0023532B" w:rsidP="00F1188C">
      <w:pPr>
        <w:shd w:val="clear" w:color="auto" w:fill="FFFFFF"/>
        <w:spacing w:line="274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Ледмозерского сельского поселения</w:t>
      </w:r>
    </w:p>
    <w:p w:rsidR="0023532B" w:rsidRDefault="0023532B" w:rsidP="00F1188C">
      <w:pPr>
        <w:shd w:val="clear" w:color="auto" w:fill="FFFFFF"/>
        <w:spacing w:line="274" w:lineRule="exact"/>
        <w:jc w:val="center"/>
        <w:rPr>
          <w:sz w:val="26"/>
          <w:szCs w:val="26"/>
        </w:rPr>
      </w:pPr>
    </w:p>
    <w:p w:rsidR="0023532B" w:rsidRDefault="0023532B" w:rsidP="00EC7BF3">
      <w:pPr>
        <w:pStyle w:val="ListParagraph"/>
        <w:numPr>
          <w:ilvl w:val="0"/>
          <w:numId w:val="9"/>
        </w:numPr>
        <w:shd w:val="clear" w:color="auto" w:fill="FFFFFF"/>
        <w:jc w:val="center"/>
      </w:pPr>
      <w:r>
        <w:t>ОБЩИЕ ПОЛОЖЕНИЯ</w:t>
      </w:r>
    </w:p>
    <w:p w:rsidR="0023532B" w:rsidRDefault="0023532B" w:rsidP="00EC7BF3">
      <w:pPr>
        <w:pStyle w:val="ListParagraph"/>
        <w:shd w:val="clear" w:color="auto" w:fill="FFFFFF"/>
        <w:ind w:left="927"/>
      </w:pPr>
    </w:p>
    <w:p w:rsidR="0023532B" w:rsidRDefault="0023532B" w:rsidP="00EC7BF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8" w:firstLine="553"/>
        <w:jc w:val="both"/>
      </w:pPr>
      <w:r>
        <w:t xml:space="preserve">1. Настоящий Порядок определяет процедуру назначения и проведения конкурса на замещение должности Главы  Администрации Ледмозерского сельского поселения  по </w:t>
      </w:r>
      <w:r w:rsidRPr="00E23DAA">
        <w:t>контракту</w:t>
      </w:r>
      <w:r>
        <w:t>, а также определяет порядок формирования и полномочия конкурсной комиссии.</w:t>
      </w:r>
    </w:p>
    <w:p w:rsidR="0023532B" w:rsidRPr="00722398" w:rsidRDefault="0023532B" w:rsidP="00EC7BF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8" w:firstLine="553"/>
        <w:jc w:val="both"/>
      </w:pPr>
      <w:r>
        <w:t>2. Применяемые в настоящем Порядке понятия используются в следующих значениях:</w:t>
      </w:r>
    </w:p>
    <w:p w:rsidR="0023532B" w:rsidRDefault="0023532B" w:rsidP="00EC7BF3">
      <w:pPr>
        <w:shd w:val="clear" w:color="auto" w:fill="FFFFFF"/>
        <w:tabs>
          <w:tab w:val="left" w:pos="0"/>
        </w:tabs>
        <w:ind w:right="29" w:firstLine="553"/>
        <w:jc w:val="both"/>
      </w:pPr>
      <w:r w:rsidRPr="00DE07B9">
        <w:rPr>
          <w:b/>
          <w:bCs/>
        </w:rPr>
        <w:t>Глава  Администрации</w:t>
      </w:r>
      <w:r>
        <w:t xml:space="preserve"> - лицо, назначаемое на должность Главы Администрации Ледмозерского сельского поселения по контракту, заключаемому по результатам конкурса на замещение указанной должности;</w:t>
      </w:r>
    </w:p>
    <w:p w:rsidR="0023532B" w:rsidRDefault="0023532B" w:rsidP="00DE07B9">
      <w:pPr>
        <w:shd w:val="clear" w:color="auto" w:fill="FFFFFF"/>
        <w:tabs>
          <w:tab w:val="left" w:pos="1188"/>
        </w:tabs>
        <w:spacing w:line="274" w:lineRule="exact"/>
        <w:ind w:right="36" w:firstLine="553"/>
        <w:jc w:val="both"/>
      </w:pPr>
      <w:r w:rsidRPr="00DE07B9">
        <w:rPr>
          <w:b/>
          <w:bCs/>
        </w:rPr>
        <w:t>конкурсная комиссия</w:t>
      </w:r>
      <w:r>
        <w:t xml:space="preserve"> - комиссия, образуемая Советом Ледмозерского сельского поселения в соответствии с настоящим  Порядком,  для  проведения  конкурса  на  замещение  должности  Главы Администрации Ледмозерского сельского поселения;</w:t>
      </w:r>
    </w:p>
    <w:p w:rsidR="0023532B" w:rsidRDefault="0023532B" w:rsidP="00EC7BF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firstLine="553"/>
        <w:jc w:val="both"/>
        <w:rPr>
          <w:spacing w:val="-8"/>
        </w:rPr>
      </w:pPr>
      <w:r w:rsidRPr="00DE07B9">
        <w:rPr>
          <w:b/>
          <w:bCs/>
        </w:rPr>
        <w:t>претендент</w:t>
      </w:r>
      <w:r>
        <w:t xml:space="preserve"> - лицо, допущенное в соответствии с настоящим Порядком до участия в конкурсе на замещение должности Главы  Администрации</w:t>
      </w:r>
      <w:r w:rsidRPr="00DE07B9">
        <w:t xml:space="preserve"> </w:t>
      </w:r>
      <w:r>
        <w:t>Ледмозерского сельского поселения;</w:t>
      </w:r>
    </w:p>
    <w:p w:rsidR="0023532B" w:rsidRDefault="0023532B" w:rsidP="00EC7BF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53"/>
        <w:jc w:val="both"/>
        <w:rPr>
          <w:spacing w:val="-7"/>
        </w:rPr>
      </w:pPr>
      <w:r w:rsidRPr="00DE07B9">
        <w:rPr>
          <w:b/>
          <w:bCs/>
        </w:rPr>
        <w:t>кандидат</w:t>
      </w:r>
      <w:r>
        <w:t xml:space="preserve"> - лицо, признанное конкурсной комиссией по результатам проведения конкурса его победителем и предложенное конкурсной комиссией для назначения на должность Главы  Администрации Ледмозерского сельского поселения;</w:t>
      </w:r>
    </w:p>
    <w:p w:rsidR="0023532B" w:rsidRDefault="0023532B" w:rsidP="00EC7BF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firstLine="553"/>
        <w:jc w:val="both"/>
      </w:pPr>
      <w:r w:rsidRPr="00DE07B9">
        <w:rPr>
          <w:b/>
          <w:bCs/>
        </w:rPr>
        <w:t>конкурс</w:t>
      </w:r>
      <w:r>
        <w:t xml:space="preserve"> - проводимая  установленным настоящим Порядком, процедура отбора из числа претендентов кандидатов на замещение должности Главы  Администрации</w:t>
      </w:r>
      <w:r w:rsidRPr="00DE07B9">
        <w:t xml:space="preserve"> </w:t>
      </w:r>
      <w:r>
        <w:t>Ледмозерского сельского поселения;</w:t>
      </w:r>
    </w:p>
    <w:p w:rsidR="0023532B" w:rsidRDefault="0023532B" w:rsidP="00EC7BF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firstLine="553"/>
        <w:jc w:val="both"/>
        <w:rPr>
          <w:spacing w:val="-7"/>
        </w:rPr>
      </w:pPr>
      <w:r w:rsidRPr="00DE07B9">
        <w:rPr>
          <w:b/>
          <w:bCs/>
        </w:rPr>
        <w:t>Совет</w:t>
      </w:r>
      <w:r>
        <w:t xml:space="preserve"> - Советом Ледмозерского сельского поселения.</w:t>
      </w:r>
    </w:p>
    <w:p w:rsidR="0023532B" w:rsidRDefault="0023532B" w:rsidP="00EC7BF3">
      <w:pPr>
        <w:shd w:val="clear" w:color="auto" w:fill="FFFFFF"/>
        <w:spacing w:before="7" w:line="274" w:lineRule="exact"/>
        <w:ind w:left="22" w:firstLine="553"/>
        <w:jc w:val="both"/>
      </w:pPr>
      <w:r>
        <w:t>3. Конкурс обеспечивает равные права граждан  на замещение должности Главы  Администрации и проводится с целью отбора кандидатов, наиболее подготовленных для замещения должности Главы   Администрации из числа претендентов, представивших документы для участия в конкурсе, на основании их способностей, профессиональной подготовки, стажа и опыта работы, а также иных качеств, выявленных в результате проведения конкурса.</w:t>
      </w:r>
    </w:p>
    <w:p w:rsidR="0023532B" w:rsidRDefault="0023532B" w:rsidP="00A20044">
      <w:pPr>
        <w:shd w:val="clear" w:color="auto" w:fill="FFFFFF"/>
        <w:spacing w:before="7" w:line="274" w:lineRule="exact"/>
        <w:ind w:left="22" w:firstLine="576"/>
        <w:jc w:val="both"/>
      </w:pPr>
    </w:p>
    <w:p w:rsidR="0023532B" w:rsidRDefault="0023532B" w:rsidP="00383F8E">
      <w:pPr>
        <w:pStyle w:val="ListParagraph"/>
        <w:shd w:val="clear" w:color="auto" w:fill="FFFFFF"/>
        <w:spacing w:before="7" w:line="274" w:lineRule="exact"/>
        <w:ind w:left="540"/>
      </w:pPr>
      <w:r>
        <w:t xml:space="preserve">                    2. ПОРЯДОК ФОРМИРОВАНИЯ И ПОЛНОМОЧИЯ КОМИССИИ</w:t>
      </w:r>
    </w:p>
    <w:p w:rsidR="0023532B" w:rsidRDefault="0023532B" w:rsidP="00EC7BF3">
      <w:pPr>
        <w:pStyle w:val="ListParagraph"/>
        <w:shd w:val="clear" w:color="auto" w:fill="FFFFFF"/>
        <w:spacing w:before="7" w:line="274" w:lineRule="exact"/>
        <w:ind w:left="927"/>
        <w:jc w:val="both"/>
      </w:pPr>
    </w:p>
    <w:p w:rsidR="0023532B" w:rsidRDefault="0023532B" w:rsidP="00EC7BF3">
      <w:pPr>
        <w:shd w:val="clear" w:color="auto" w:fill="FFFFFF"/>
        <w:spacing w:before="7" w:line="274" w:lineRule="exact"/>
        <w:ind w:firstLine="567"/>
        <w:jc w:val="both"/>
      </w:pPr>
      <w:r>
        <w:t>4. Конкурс проводится конкурсной комиссией.</w:t>
      </w:r>
    </w:p>
    <w:p w:rsidR="0023532B" w:rsidRDefault="0023532B" w:rsidP="00EC7BF3">
      <w:pPr>
        <w:shd w:val="clear" w:color="auto" w:fill="FFFFFF"/>
        <w:spacing w:before="7" w:line="274" w:lineRule="exact"/>
        <w:ind w:firstLine="567"/>
        <w:jc w:val="both"/>
      </w:pPr>
      <w:r>
        <w:t xml:space="preserve">5. Состав конкурсной комиссии и срок ее полномочий утверждаются решением Совета. </w:t>
      </w:r>
    </w:p>
    <w:p w:rsidR="0023532B" w:rsidRPr="0043751C" w:rsidRDefault="0023532B" w:rsidP="00EC7BF3">
      <w:pPr>
        <w:shd w:val="clear" w:color="auto" w:fill="FFFFFF"/>
        <w:spacing w:before="7" w:line="274" w:lineRule="exact"/>
        <w:ind w:firstLine="567"/>
        <w:jc w:val="both"/>
      </w:pPr>
      <w:r>
        <w:t>6</w:t>
      </w:r>
      <w:r w:rsidRPr="00DE07B9">
        <w:t xml:space="preserve">. </w:t>
      </w:r>
      <w:r w:rsidRPr="00DA2E13">
        <w:t>Конкурсная комиссия состоит из</w:t>
      </w:r>
      <w:r w:rsidRPr="00DA2E13">
        <w:rPr>
          <w:rFonts w:ascii="Arial" w:hAnsi="Arial" w:cs="Arial"/>
        </w:rPr>
        <w:t xml:space="preserve"> 4  </w:t>
      </w:r>
      <w:r w:rsidRPr="00DA2E13">
        <w:t>депутатов Совета и 1 представителя Администрации Муезерского муниципального района (по согласованию).</w:t>
      </w:r>
    </w:p>
    <w:p w:rsidR="0023532B" w:rsidRDefault="0023532B" w:rsidP="00A20044">
      <w:pPr>
        <w:shd w:val="clear" w:color="auto" w:fill="FFFFFF"/>
        <w:spacing w:line="274" w:lineRule="exact"/>
        <w:ind w:left="22" w:right="7" w:firstLine="554"/>
        <w:jc w:val="both"/>
      </w:pPr>
      <w:r w:rsidRPr="0043751C">
        <w:t>7. Председатель конкурсной комиссии и секретарь конкурсной комиссии избираются из состава конкурсной комиссии и утверждаются решением сессии Совета.</w:t>
      </w:r>
    </w:p>
    <w:p w:rsidR="0023532B" w:rsidRDefault="0023532B" w:rsidP="00F1188C">
      <w:pPr>
        <w:shd w:val="clear" w:color="auto" w:fill="FFFFFF"/>
        <w:spacing w:line="274" w:lineRule="exact"/>
        <w:ind w:left="583"/>
      </w:pPr>
      <w:r>
        <w:t>8. Конкурсная комиссия:</w:t>
      </w:r>
    </w:p>
    <w:p w:rsidR="0023532B" w:rsidRDefault="0023532B" w:rsidP="00F1188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left="576"/>
      </w:pPr>
      <w:r>
        <w:t>организует проведение конкурса;</w:t>
      </w:r>
    </w:p>
    <w:p w:rsidR="0023532B" w:rsidRDefault="0023532B" w:rsidP="00F1188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left="576"/>
      </w:pPr>
      <w:r>
        <w:t>рассматривает документы, представленные на конкурс;</w:t>
      </w:r>
    </w:p>
    <w:p w:rsidR="0023532B" w:rsidRDefault="0023532B" w:rsidP="00F1188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left="576"/>
      </w:pPr>
      <w:r>
        <w:t>разрабатывает вопросы для собеседования;</w:t>
      </w:r>
    </w:p>
    <w:p w:rsidR="0023532B" w:rsidRDefault="0023532B" w:rsidP="00F1188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95" w:lineRule="exact"/>
        <w:ind w:left="22" w:right="7" w:firstLine="554"/>
        <w:jc w:val="both"/>
      </w:pPr>
      <w:r>
        <w:t>обеспечивает соблюдение равенства прав претендентов в соответствии с законодательством;</w:t>
      </w:r>
    </w:p>
    <w:p w:rsidR="0023532B" w:rsidRDefault="0023532B" w:rsidP="00F1188C">
      <w:pPr>
        <w:widowControl w:val="0"/>
        <w:numPr>
          <w:ilvl w:val="0"/>
          <w:numId w:val="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ind w:left="576"/>
      </w:pPr>
      <w:r>
        <w:t>при необходимости привлекает к работе экспертов;</w:t>
      </w:r>
    </w:p>
    <w:p w:rsidR="0023532B" w:rsidRDefault="0023532B" w:rsidP="00F1188C">
      <w:pPr>
        <w:shd w:val="clear" w:color="auto" w:fill="FFFFFF"/>
        <w:tabs>
          <w:tab w:val="left" w:pos="821"/>
        </w:tabs>
        <w:spacing w:line="295" w:lineRule="exact"/>
        <w:ind w:left="29" w:right="7" w:firstLine="554"/>
        <w:jc w:val="both"/>
      </w:pPr>
      <w:r>
        <w:t>-</w:t>
      </w:r>
      <w:r>
        <w:tab/>
        <w:t>рассматривает заявления и вопросы, возникающие в процессе подготовки и</w:t>
      </w:r>
      <w:r>
        <w:br/>
        <w:t xml:space="preserve">             проведения конкурса;</w:t>
      </w:r>
    </w:p>
    <w:p w:rsidR="0023532B" w:rsidRDefault="0023532B" w:rsidP="00F1188C">
      <w:pPr>
        <w:shd w:val="clear" w:color="auto" w:fill="FFFFFF"/>
        <w:tabs>
          <w:tab w:val="left" w:pos="727"/>
        </w:tabs>
        <w:ind w:left="583"/>
      </w:pPr>
      <w:r>
        <w:t>-</w:t>
      </w:r>
      <w:r>
        <w:tab/>
        <w:t>принимает решения по итогам конкурса;</w:t>
      </w:r>
    </w:p>
    <w:p w:rsidR="0023532B" w:rsidRDefault="0023532B" w:rsidP="00383F8E">
      <w:pPr>
        <w:shd w:val="clear" w:color="auto" w:fill="FFFFFF"/>
        <w:tabs>
          <w:tab w:val="left" w:pos="727"/>
        </w:tabs>
        <w:ind w:left="583"/>
      </w:pPr>
      <w:r>
        <w:t>- выполняет иные действия в пределах своей компетенции, предусмотренные</w:t>
      </w:r>
    </w:p>
    <w:p w:rsidR="0023532B" w:rsidRDefault="0023532B" w:rsidP="00383F8E">
      <w:pPr>
        <w:shd w:val="clear" w:color="auto" w:fill="FFFFFF"/>
        <w:tabs>
          <w:tab w:val="left" w:pos="727"/>
        </w:tabs>
        <w:ind w:left="583"/>
      </w:pPr>
      <w:r>
        <w:t xml:space="preserve">   действующим законодательством Российской Федерации.</w:t>
      </w:r>
    </w:p>
    <w:p w:rsidR="0023532B" w:rsidRDefault="0023532B" w:rsidP="00B60D90">
      <w:pPr>
        <w:shd w:val="clear" w:color="auto" w:fill="FFFFFF"/>
        <w:spacing w:line="274" w:lineRule="exact"/>
        <w:ind w:firstLine="567"/>
        <w:jc w:val="both"/>
      </w:pPr>
      <w:r>
        <w:t>9. Заседание конкурсной комиссии правомочно, если на нем присутствуют  не менее 2/3 членов  от общего числа членов конкурсной комиссии.</w:t>
      </w:r>
    </w:p>
    <w:p w:rsidR="0023532B" w:rsidRDefault="0023532B" w:rsidP="00D03659">
      <w:pPr>
        <w:shd w:val="clear" w:color="auto" w:fill="FFFFFF"/>
        <w:spacing w:line="274" w:lineRule="exact"/>
        <w:ind w:firstLine="567"/>
        <w:jc w:val="both"/>
      </w:pPr>
      <w:r>
        <w:t>10. В случае неявки члена конкурсной комиссии на заседание данный факт заносится в протокол заседания.</w:t>
      </w:r>
    </w:p>
    <w:p w:rsidR="0023532B" w:rsidRPr="00D03659" w:rsidRDefault="0023532B">
      <w:pPr>
        <w:widowControl w:val="0"/>
        <w:autoSpaceDE w:val="0"/>
        <w:autoSpaceDN w:val="0"/>
        <w:adjustRightInd w:val="0"/>
        <w:ind w:firstLine="540"/>
        <w:jc w:val="both"/>
      </w:pPr>
      <w:r w:rsidRPr="00D03659">
        <w:t xml:space="preserve">11. Неявка члена конкурсной комиссии па заседание более 2 раз является основанием для принятия Советом решения об исключении данного члена из состава конкурсной комиссии. </w:t>
      </w:r>
    </w:p>
    <w:p w:rsidR="0023532B" w:rsidRDefault="0023532B" w:rsidP="008B6072">
      <w:pPr>
        <w:shd w:val="clear" w:color="auto" w:fill="FFFFFF"/>
        <w:spacing w:before="7" w:line="274" w:lineRule="exact"/>
        <w:ind w:firstLine="554"/>
        <w:jc w:val="center"/>
      </w:pPr>
      <w:r>
        <w:rPr>
          <w:spacing w:val="-14"/>
        </w:rPr>
        <w:t xml:space="preserve">3. </w:t>
      </w:r>
      <w:r>
        <w:t>ПОРЯДОК НАЗНАЧЕНИЯ КОНКУРСА</w:t>
      </w:r>
    </w:p>
    <w:p w:rsidR="0023532B" w:rsidRDefault="0023532B" w:rsidP="00F1188C">
      <w:pPr>
        <w:shd w:val="clear" w:color="auto" w:fill="FFFFFF"/>
        <w:spacing w:before="266" w:line="274" w:lineRule="exact"/>
        <w:ind w:left="569"/>
      </w:pPr>
      <w:r>
        <w:t>12. Решение об объявлении конкурса принимает Совет.</w:t>
      </w:r>
    </w:p>
    <w:p w:rsidR="0023532B" w:rsidRDefault="0023532B" w:rsidP="00D03659">
      <w:pPr>
        <w:shd w:val="clear" w:color="auto" w:fill="FFFFFF"/>
        <w:spacing w:line="274" w:lineRule="exact"/>
        <w:ind w:left="7" w:right="7" w:firstLine="560"/>
        <w:jc w:val="both"/>
      </w:pPr>
      <w:r>
        <w:t>13. Указанное решение, объявление о приеме документов для участия в конкурсе</w:t>
      </w:r>
      <w:r w:rsidRPr="00DA2E13">
        <w:t xml:space="preserve"> </w:t>
      </w:r>
      <w:r>
        <w:t xml:space="preserve">размещаются на официальном сайте Администрации в сети Интернет не позднее, чем за 20 дней до дня проведения конкурса, а также публикуются в средствах массовой информации. 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14. Объявление о приеме документов для участия в конкурсе должно содержать  следующую информацию: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 xml:space="preserve">-  требования, предъявляемые к претендентам на замещение должности Главы 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 xml:space="preserve">   Администрации;</w:t>
      </w:r>
    </w:p>
    <w:p w:rsidR="0023532B" w:rsidRDefault="0023532B" w:rsidP="002A23E4">
      <w:pPr>
        <w:shd w:val="clear" w:color="auto" w:fill="FFFFFF"/>
        <w:spacing w:line="274" w:lineRule="exact"/>
        <w:ind w:left="7" w:right="7" w:firstLine="554"/>
        <w:jc w:val="both"/>
      </w:pPr>
      <w:r>
        <w:t>- место и время приема документов, подлежащих представлению в конкурсную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 xml:space="preserve">   комиссию; 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- срок, до истечения которого принимаются указанные документы;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- предполагаемая дата проведения конкурса;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-  место и порядок его проведения;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- проект контракта с Главой  Администрации;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  <w:r>
        <w:t>-  другие информационные материалы.</w:t>
      </w: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both"/>
      </w:pPr>
    </w:p>
    <w:p w:rsidR="0023532B" w:rsidRDefault="0023532B" w:rsidP="00EC7BF3">
      <w:pPr>
        <w:shd w:val="clear" w:color="auto" w:fill="FFFFFF"/>
        <w:spacing w:line="274" w:lineRule="exact"/>
        <w:ind w:left="7" w:right="7" w:firstLine="554"/>
        <w:jc w:val="center"/>
      </w:pPr>
      <w:r>
        <w:rPr>
          <w:spacing w:val="-8"/>
        </w:rPr>
        <w:t>4.</w:t>
      </w:r>
      <w:r>
        <w:t xml:space="preserve"> УСЛОВИЯ  ПРОВЕДЕНИЯ  КОНКУРСА</w:t>
      </w:r>
    </w:p>
    <w:p w:rsidR="0023532B" w:rsidRDefault="0023532B" w:rsidP="00B21938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before="259" w:line="274" w:lineRule="exact"/>
        <w:ind w:right="7" w:firstLine="561"/>
        <w:jc w:val="both"/>
        <w:rPr>
          <w:spacing w:val="-3"/>
        </w:rPr>
      </w:pPr>
      <w:r>
        <w:t xml:space="preserve">15. При проведении конкурса кандидатам гарантируется равенство прав в </w:t>
      </w:r>
      <w:r>
        <w:rPr>
          <w:smallCaps/>
        </w:rPr>
        <w:t xml:space="preserve"> </w:t>
      </w:r>
      <w:r>
        <w:t>соответствии с Конституцией Российской Федерации.</w:t>
      </w:r>
    </w:p>
    <w:p w:rsidR="0023532B" w:rsidRDefault="0023532B" w:rsidP="008B607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7" w:firstLine="561"/>
        <w:jc w:val="both"/>
        <w:rPr>
          <w:spacing w:val="-3"/>
        </w:rPr>
      </w:pPr>
      <w:r>
        <w:t>16. Право на участие в конкурсе имеют граждане, достигшие 25 лет, владеющие государственным языком Российской Федерации, отвечающие требованиям, установленным  законодательством Российской Федерации, Республики Карелия, Уставом муниципального образования «Ледмозерское сельское поселение».</w:t>
      </w:r>
    </w:p>
    <w:p w:rsidR="0023532B" w:rsidRDefault="0023532B" w:rsidP="00F1188C">
      <w:pPr>
        <w:shd w:val="clear" w:color="auto" w:fill="FFFFFF"/>
        <w:tabs>
          <w:tab w:val="left" w:pos="1030"/>
        </w:tabs>
        <w:spacing w:line="274" w:lineRule="exact"/>
        <w:ind w:left="22" w:right="7" w:firstLine="547"/>
        <w:jc w:val="both"/>
      </w:pPr>
      <w:r>
        <w:rPr>
          <w:spacing w:val="-5"/>
        </w:rPr>
        <w:t>17</w:t>
      </w:r>
      <w:r w:rsidRPr="005169BB">
        <w:rPr>
          <w:spacing w:val="-5"/>
        </w:rPr>
        <w:t>.</w:t>
      </w:r>
      <w:r w:rsidRPr="005169BB">
        <w:tab/>
        <w:t xml:space="preserve">Претендент на должность Главы   Администрации  должен </w:t>
      </w:r>
      <w:r w:rsidRPr="00B60D90">
        <w:t xml:space="preserve">также </w:t>
      </w:r>
      <w:r w:rsidRPr="005169BB">
        <w:t>соответствовать следующим требованиям:</w:t>
      </w:r>
    </w:p>
    <w:p w:rsidR="0023532B" w:rsidRPr="00DA2E13" w:rsidRDefault="0023532B" w:rsidP="00F1188C">
      <w:pPr>
        <w:shd w:val="clear" w:color="auto" w:fill="FFFFFF"/>
        <w:tabs>
          <w:tab w:val="left" w:pos="1030"/>
        </w:tabs>
        <w:spacing w:line="274" w:lineRule="exact"/>
        <w:ind w:left="22" w:right="7" w:firstLine="547"/>
        <w:jc w:val="both"/>
      </w:pPr>
      <w:r>
        <w:t xml:space="preserve"> </w:t>
      </w:r>
      <w:r w:rsidRPr="00DA2E13">
        <w:t>- иметь высшее профессиональное образование;</w:t>
      </w:r>
    </w:p>
    <w:p w:rsidR="0023532B" w:rsidRPr="00DA2E13" w:rsidRDefault="0023532B" w:rsidP="00206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E13">
        <w:rPr>
          <w:rFonts w:ascii="Times New Roman" w:hAnsi="Times New Roman" w:cs="Times New Roman"/>
          <w:sz w:val="24"/>
          <w:szCs w:val="24"/>
        </w:rPr>
        <w:t xml:space="preserve"> - иметь стаж муниципальной службы на главных должностях муниципальной службы не менее двух лет или стаж (опыт) работы по специальности не менее пяти лет;</w:t>
      </w:r>
    </w:p>
    <w:p w:rsidR="0023532B" w:rsidRPr="005169BB" w:rsidRDefault="0023532B" w:rsidP="00F1188C">
      <w:pPr>
        <w:shd w:val="clear" w:color="auto" w:fill="FFFFFF"/>
        <w:tabs>
          <w:tab w:val="left" w:pos="706"/>
        </w:tabs>
        <w:spacing w:line="274" w:lineRule="exact"/>
        <w:ind w:right="14" w:firstLine="562"/>
        <w:jc w:val="both"/>
      </w:pPr>
      <w:r w:rsidRPr="00DA2E13">
        <w:t>-</w:t>
      </w:r>
      <w:r w:rsidRPr="00DA2E13">
        <w:tab/>
        <w:t>обладать знаниями федерального законодательства, законодательства Республики</w:t>
      </w:r>
      <w:r w:rsidRPr="005169BB">
        <w:br/>
        <w:t>Карелия</w:t>
      </w:r>
      <w:r>
        <w:t>, Устава муниципального образования «Ледмозерское сельское поселение»,</w:t>
      </w:r>
      <w:r w:rsidRPr="005169BB">
        <w:t xml:space="preserve"> применительно к исполнению должностных обязанностей Главы Администрации.</w:t>
      </w:r>
    </w:p>
    <w:p w:rsidR="0023532B" w:rsidRPr="00B21938" w:rsidRDefault="0023532B" w:rsidP="00F1188C">
      <w:pPr>
        <w:shd w:val="clear" w:color="auto" w:fill="FFFFFF"/>
        <w:tabs>
          <w:tab w:val="left" w:pos="986"/>
        </w:tabs>
        <w:spacing w:line="274" w:lineRule="exact"/>
        <w:ind w:left="554"/>
      </w:pPr>
      <w:r>
        <w:rPr>
          <w:spacing w:val="-5"/>
        </w:rPr>
        <w:t>18</w:t>
      </w:r>
      <w:r w:rsidRPr="00B21938">
        <w:rPr>
          <w:spacing w:val="-5"/>
        </w:rPr>
        <w:t>.</w:t>
      </w:r>
      <w:r w:rsidRPr="00B21938">
        <w:tab/>
        <w:t>Лицо не допускается к участию в конкурсе в случае: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74" w:lineRule="exact"/>
        <w:ind w:right="22" w:firstLine="562"/>
        <w:jc w:val="both"/>
      </w:pPr>
      <w:r>
        <w:t>признания его недееспособным или ограниченно дееспособным решением суда, вступившим в законную силу;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74" w:lineRule="exact"/>
        <w:ind w:right="7" w:firstLine="562"/>
        <w:jc w:val="both"/>
      </w:pPr>
      <w:r>
        <w:t>лишения его права занимать государственные должности государственной службы и муниципальные должности муниципальной службы в течение определенного срока решением суда, вступившим в законную силу;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line="274" w:lineRule="exact"/>
        <w:ind w:right="7" w:firstLine="562"/>
        <w:jc w:val="both"/>
      </w:pPr>
      <w:r>
        <w:t>наличия, подтвержденного заключением медицинского учреждения, заболевания, препятствующего исполнению им должностных обязанностей Главы  Администрации;</w:t>
      </w:r>
    </w:p>
    <w:p w:rsidR="0023532B" w:rsidRDefault="0023532B" w:rsidP="00F1188C">
      <w:pPr>
        <w:shd w:val="clear" w:color="auto" w:fill="FFFFFF"/>
        <w:tabs>
          <w:tab w:val="left" w:pos="900"/>
        </w:tabs>
        <w:spacing w:line="274" w:lineRule="exact"/>
        <w:ind w:left="7" w:right="14" w:firstLine="562"/>
        <w:jc w:val="both"/>
      </w:pPr>
      <w:r>
        <w:t>-отказа от прохождения процедуры оформления допуска к сведениям,</w:t>
      </w:r>
      <w:r>
        <w:br/>
        <w:t>составляющим государственную и иную охраняемую законом тайну;</w:t>
      </w:r>
    </w:p>
    <w:p w:rsidR="0023532B" w:rsidRDefault="0023532B" w:rsidP="00F1188C">
      <w:pPr>
        <w:shd w:val="clear" w:color="auto" w:fill="FFFFFF"/>
        <w:tabs>
          <w:tab w:val="left" w:pos="567"/>
        </w:tabs>
        <w:spacing w:line="274" w:lineRule="exact"/>
        <w:jc w:val="both"/>
      </w:pPr>
      <w:r>
        <w:tab/>
        <w:t>- отказа от представления сведений о полученных им доходах и имуществе,</w:t>
      </w:r>
      <w:r>
        <w:br/>
        <w:t>принадлежащем ему на правах собственности, являющихся объектами налогообложения;</w:t>
      </w:r>
    </w:p>
    <w:p w:rsidR="0023532B" w:rsidRDefault="0023532B" w:rsidP="00F1188C">
      <w:pPr>
        <w:shd w:val="clear" w:color="auto" w:fill="FFFFFF"/>
        <w:tabs>
          <w:tab w:val="left" w:pos="713"/>
        </w:tabs>
        <w:spacing w:line="274" w:lineRule="exact"/>
        <w:ind w:right="14" w:firstLine="569"/>
        <w:jc w:val="both"/>
      </w:pPr>
      <w:r>
        <w:t>-</w:t>
      </w:r>
      <w:r>
        <w:tab/>
        <w:t>несоответствия иным требованиям законодательства, необходимым для замещения</w:t>
      </w:r>
      <w:r>
        <w:br/>
        <w:t>должности Главы  Администрации.</w:t>
      </w:r>
    </w:p>
    <w:p w:rsidR="0023532B" w:rsidRDefault="0023532B" w:rsidP="00F1188C">
      <w:pPr>
        <w:shd w:val="clear" w:color="auto" w:fill="FFFFFF"/>
        <w:tabs>
          <w:tab w:val="left" w:pos="1159"/>
        </w:tabs>
        <w:spacing w:line="274" w:lineRule="exact"/>
        <w:ind w:left="7" w:right="7" w:firstLine="554"/>
        <w:jc w:val="both"/>
      </w:pPr>
      <w:r>
        <w:rPr>
          <w:spacing w:val="-3"/>
        </w:rPr>
        <w:t>19.</w:t>
      </w:r>
      <w:r>
        <w:tab/>
        <w:t>Лицо, изъявившее намерение участвовать в конкурсе, представляет в</w:t>
      </w:r>
      <w:r>
        <w:br/>
        <w:t>конкурсную комиссию: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right="7" w:firstLine="569"/>
        <w:jc w:val="both"/>
      </w:pPr>
      <w:r>
        <w:t xml:space="preserve">личное заявление; 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right="7" w:firstLine="569"/>
        <w:jc w:val="both"/>
      </w:pPr>
      <w:r>
        <w:t xml:space="preserve">собственноручно заполненную и подписанную анкету установленного образца </w:t>
      </w:r>
      <w:r w:rsidRPr="0020633D">
        <w:t>(прилагается),</w:t>
      </w:r>
      <w:r>
        <w:t xml:space="preserve"> две фотографии (4 х 6 см.);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line="274" w:lineRule="exact"/>
        <w:ind w:firstLine="569"/>
        <w:jc w:val="both"/>
      </w:pPr>
      <w:r>
        <w:t>копию паспорта или заменяющего его документа, (соответствующий документ предъявляется лично по прибытии на конкурс);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before="7" w:line="274" w:lineRule="exact"/>
        <w:ind w:firstLine="569"/>
        <w:jc w:val="both"/>
      </w:pPr>
      <w:r>
        <w:t>документы, подтверждающие наличие необходимого образования;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before="7" w:line="274" w:lineRule="exact"/>
        <w:ind w:firstLine="569"/>
        <w:jc w:val="both"/>
      </w:pPr>
      <w:r>
        <w:t>документы, подтверждающие наличие стажа работы и квалификации (выписку из трудовой книжки, копии документов об образовании, о повышении квалификации, о присвоении ученого звания), заверенные нотариально или кадровыми службами по месту работы (службы);</w:t>
      </w:r>
    </w:p>
    <w:p w:rsidR="0023532B" w:rsidRDefault="0023532B" w:rsidP="00F1188C">
      <w:pPr>
        <w:widowControl w:val="0"/>
        <w:numPr>
          <w:ilvl w:val="0"/>
          <w:numId w:val="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before="7" w:line="274" w:lineRule="exact"/>
        <w:ind w:firstLine="569"/>
        <w:jc w:val="both"/>
      </w:pPr>
      <w: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23532B" w:rsidRDefault="0023532B" w:rsidP="001431B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- </w:t>
      </w:r>
      <w:hyperlink r:id="rId5" w:history="1">
        <w:r w:rsidRPr="002A23E4">
          <w:t>заключение</w:t>
        </w:r>
      </w:hyperlink>
      <w:r>
        <w:t xml:space="preserve"> медицинского учреждения </w:t>
      </w:r>
      <w:r w:rsidRPr="00DA2E13">
        <w:t>установленной формы</w:t>
      </w:r>
      <w:r>
        <w:t xml:space="preserve"> об отсутствии заболевания, препятствующего поступлению на гражданскую службу или ее прохождению;</w:t>
      </w:r>
    </w:p>
    <w:p w:rsidR="0023532B" w:rsidRDefault="0023532B" w:rsidP="001431B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- отзыв с предыдущего места работы (службы);</w:t>
      </w:r>
    </w:p>
    <w:p w:rsidR="0023532B" w:rsidRDefault="0023532B" w:rsidP="00685CBB">
      <w:pPr>
        <w:shd w:val="clear" w:color="auto" w:fill="FFFFFF"/>
        <w:tabs>
          <w:tab w:val="left" w:pos="778"/>
        </w:tabs>
        <w:spacing w:line="274" w:lineRule="exact"/>
        <w:ind w:firstLine="569"/>
      </w:pPr>
      <w:r>
        <w:t>-</w:t>
      </w:r>
      <w:r>
        <w:tab/>
        <w:t>иные документы, предусмотренные Федеральным законом от 02.03.2007 года № 25-ФЗ «О муниципальной службе в Российской Федерации».</w:t>
      </w:r>
    </w:p>
    <w:p w:rsidR="0023532B" w:rsidRDefault="0023532B" w:rsidP="00F1188C">
      <w:pPr>
        <w:shd w:val="clear" w:color="auto" w:fill="FFFFFF"/>
        <w:tabs>
          <w:tab w:val="left" w:pos="994"/>
        </w:tabs>
        <w:spacing w:line="274" w:lineRule="exact"/>
        <w:ind w:left="7" w:firstLine="562"/>
        <w:jc w:val="both"/>
      </w:pPr>
      <w:r>
        <w:rPr>
          <w:spacing w:val="-5"/>
        </w:rPr>
        <w:t>20.</w:t>
      </w:r>
      <w:r>
        <w:tab/>
        <w:t>Документы для участия в конкурсе представляются в конкурсную комиссию в</w:t>
      </w:r>
      <w:r>
        <w:br/>
        <w:t>течение 15 дней со дня опубликования решения Совета о назначении конкурса.</w:t>
      </w:r>
    </w:p>
    <w:p w:rsidR="0023532B" w:rsidRDefault="0023532B" w:rsidP="00F1188C">
      <w:pPr>
        <w:shd w:val="clear" w:color="auto" w:fill="FFFFFF"/>
        <w:tabs>
          <w:tab w:val="left" w:pos="1109"/>
        </w:tabs>
        <w:spacing w:line="274" w:lineRule="exact"/>
        <w:ind w:left="14" w:firstLine="547"/>
        <w:jc w:val="both"/>
      </w:pPr>
      <w:r>
        <w:rPr>
          <w:spacing w:val="-3"/>
        </w:rPr>
        <w:t>21.</w:t>
      </w:r>
      <w:r>
        <w:tab/>
        <w:t>Конкурсной комиссией может быть осуществлена проверка достоверности</w:t>
      </w:r>
      <w:r>
        <w:br/>
        <w:t>документов и сведений, представленных лицом, изъявившим намерение участвовать в</w:t>
      </w:r>
      <w:r>
        <w:br/>
        <w:t>конкурсе.</w:t>
      </w:r>
    </w:p>
    <w:p w:rsidR="0023532B" w:rsidRPr="00E63632" w:rsidRDefault="0023532B" w:rsidP="00E63632">
      <w:pPr>
        <w:shd w:val="clear" w:color="auto" w:fill="FFFFFF"/>
        <w:spacing w:line="274" w:lineRule="exact"/>
        <w:ind w:left="14" w:right="7" w:firstLine="554"/>
        <w:jc w:val="both"/>
      </w:pPr>
      <w:r>
        <w:t>22</w:t>
      </w:r>
      <w:r w:rsidRPr="00E63632">
        <w:t>.</w:t>
      </w:r>
      <w:r>
        <w:t xml:space="preserve"> </w:t>
      </w:r>
      <w:r w:rsidRPr="00E63632">
        <w:t xml:space="preserve">Гражданин  не допускается к участию в конкурсе в связи с его несоответствием квалификационным требованиям к вакантной должности, в связи ограничениями, установленными законодательством Российской Федерации для поступления на вакантную должность Главы Администрации. </w:t>
      </w:r>
    </w:p>
    <w:p w:rsidR="0023532B" w:rsidRDefault="0023532B" w:rsidP="00E63632">
      <w:pPr>
        <w:shd w:val="clear" w:color="auto" w:fill="FFFFFF"/>
        <w:spacing w:line="274" w:lineRule="exact"/>
        <w:ind w:left="14" w:right="7" w:firstLine="554"/>
        <w:jc w:val="both"/>
      </w:pPr>
      <w:r>
        <w:t>23</w:t>
      </w:r>
      <w:r w:rsidRPr="00E63632">
        <w:t>. Несвоевременное предоставление документов, предоставление их не</w:t>
      </w:r>
      <w:r>
        <w:t xml:space="preserve"> </w:t>
      </w:r>
      <w:r w:rsidRPr="00E63632">
        <w:t>в полном объеме или с</w:t>
      </w:r>
      <w:r>
        <w:t xml:space="preserve"> </w:t>
      </w:r>
      <w:r w:rsidRPr="00E63632">
        <w:t xml:space="preserve">нарушением правил оформления являются основанием для отказа гражданину в их приеме.  </w:t>
      </w:r>
    </w:p>
    <w:p w:rsidR="0023532B" w:rsidRDefault="0023532B" w:rsidP="00E63632">
      <w:pPr>
        <w:shd w:val="clear" w:color="auto" w:fill="FFFFFF"/>
        <w:spacing w:line="274" w:lineRule="exact"/>
        <w:ind w:left="14" w:right="7" w:firstLine="554"/>
        <w:jc w:val="both"/>
      </w:pPr>
      <w:r>
        <w:t>24. В случае установления в ходе проверки обстоятельств, препятствующих в соответствии с действующим законодательством  замещению гражданином вакантной должности Главы Администрации, конкурсная комиссия информирует его в письменной форме о причинах отказа в участии в конкурсе.</w:t>
      </w:r>
    </w:p>
    <w:p w:rsidR="0023532B" w:rsidRDefault="0023532B" w:rsidP="0020633D">
      <w:pPr>
        <w:shd w:val="clear" w:color="auto" w:fill="FFFFFF"/>
        <w:spacing w:line="274" w:lineRule="exact"/>
        <w:ind w:left="14" w:right="7" w:firstLine="554"/>
        <w:jc w:val="both"/>
      </w:pPr>
      <w:r>
        <w:t xml:space="preserve"> </w:t>
      </w:r>
    </w:p>
    <w:p w:rsidR="0023532B" w:rsidRDefault="0023532B" w:rsidP="00D03659">
      <w:pPr>
        <w:shd w:val="clear" w:color="auto" w:fill="FFFFFF"/>
        <w:spacing w:line="274" w:lineRule="exact"/>
        <w:ind w:left="14" w:right="7" w:firstLine="554"/>
        <w:jc w:val="center"/>
      </w:pPr>
      <w:r>
        <w:t>5. ПОРЯДОК ПРОВЕДЕНИЯ КОНКУРСА</w:t>
      </w:r>
    </w:p>
    <w:p w:rsidR="0023532B" w:rsidRDefault="0023532B" w:rsidP="00D03659">
      <w:pPr>
        <w:shd w:val="clear" w:color="auto" w:fill="FFFFFF"/>
        <w:tabs>
          <w:tab w:val="left" w:pos="4090"/>
        </w:tabs>
        <w:ind w:right="-5" w:firstLine="576"/>
        <w:jc w:val="center"/>
      </w:pPr>
    </w:p>
    <w:p w:rsidR="0023532B" w:rsidRDefault="0023532B" w:rsidP="00B21938">
      <w:pPr>
        <w:shd w:val="clear" w:color="auto" w:fill="FFFFFF"/>
        <w:ind w:right="1843" w:firstLine="540"/>
        <w:jc w:val="both"/>
      </w:pPr>
      <w:r>
        <w:t>25. Конкурс проводится в  два этапа.</w:t>
      </w:r>
    </w:p>
    <w:p w:rsidR="0023532B" w:rsidRDefault="0023532B" w:rsidP="00B21938">
      <w:pPr>
        <w:shd w:val="clear" w:color="auto" w:fill="FFFFFF"/>
        <w:ind w:right="-5" w:firstLine="547"/>
        <w:jc w:val="both"/>
      </w:pPr>
      <w:r>
        <w:t>На первом этапе проводятся мероприятия организационно-подготовительного характера, в том числе размещение на официальном сайте Администрации Ледмозерского сельского поселения в сети Интернет и в средствах массовой информации объявления о проведении конкурса, разработка вопросов для собеседования, прием и рассмотрение документов, проверка достоверности документов.</w:t>
      </w:r>
    </w:p>
    <w:p w:rsidR="0023532B" w:rsidRDefault="0023532B" w:rsidP="000C76EE">
      <w:pPr>
        <w:shd w:val="clear" w:color="auto" w:fill="FFFFFF"/>
        <w:tabs>
          <w:tab w:val="left" w:pos="4090"/>
        </w:tabs>
        <w:ind w:right="-5" w:firstLine="576"/>
        <w:jc w:val="both"/>
      </w:pPr>
      <w:r>
        <w:t xml:space="preserve">На втором этапе комиссия оценивает кандидатов на основании представленных ими документов об образовании, осуществлении трудовой деятельности, а также на основе конкурсных процедур с использованием не противоречащих законодательству методов оценки профессиональных и личностных качеств  претендентов, включая индивидуальное собеседование, анкетирование или тестирование по вопросам, связанным с выполнением обязанностей по вакантной должности Главы Администрации. </w:t>
      </w:r>
    </w:p>
    <w:p w:rsidR="0023532B" w:rsidRDefault="0023532B" w:rsidP="000C76EE">
      <w:pPr>
        <w:shd w:val="clear" w:color="auto" w:fill="FFFFFF"/>
        <w:tabs>
          <w:tab w:val="left" w:pos="4090"/>
        </w:tabs>
        <w:ind w:right="-5" w:firstLine="576"/>
        <w:jc w:val="both"/>
      </w:pPr>
      <w:r>
        <w:t xml:space="preserve">26. Применение всех перечисленных методов не является обязательным. Необходимость, а также очередность их применения при проведении конкурса определяется конкурсной комиссией. </w:t>
      </w:r>
    </w:p>
    <w:p w:rsidR="0023532B" w:rsidRDefault="0023532B" w:rsidP="00D03659">
      <w:pPr>
        <w:widowControl w:val="0"/>
        <w:autoSpaceDE w:val="0"/>
        <w:autoSpaceDN w:val="0"/>
        <w:adjustRightInd w:val="0"/>
        <w:ind w:firstLine="540"/>
        <w:jc w:val="both"/>
      </w:pPr>
      <w:r>
        <w:t>27. Индивидуальное собеседование с претендентами проводится членами конкурсной комиссии с целью выявления профессиональных и личностных качеств претендента. Индивидуальное собеседование проводится в форме свободной беседы с претендентом по теме его будущей профессиональной служебной деятельности, в ходе которой члены конкурсной комиссии задают претенденту вопросы. Конкурсная комиссия оценивает кандидата в его отсутствие по полноте и правильности ответов на вопросы.</w:t>
      </w:r>
    </w:p>
    <w:p w:rsidR="0023532B" w:rsidRDefault="0023532B" w:rsidP="00D03659">
      <w:pPr>
        <w:widowControl w:val="0"/>
        <w:autoSpaceDE w:val="0"/>
        <w:autoSpaceDN w:val="0"/>
        <w:adjustRightInd w:val="0"/>
        <w:ind w:firstLine="540"/>
        <w:jc w:val="both"/>
      </w:pPr>
      <w:r>
        <w:t>28. Тестирование всех претендентов проводится по единому перечню теоретических вопросов. Тест составляется на базе квалификационных требований к вакантной должности Главы Администрации.  Претендентам предоставляется одно и то же время для подготовки письменного ответа. Оценка теста проводится по количеству правильных ответов.</w:t>
      </w:r>
    </w:p>
    <w:p w:rsidR="0023532B" w:rsidRDefault="0023532B" w:rsidP="00D03659">
      <w:pPr>
        <w:widowControl w:val="0"/>
        <w:autoSpaceDE w:val="0"/>
        <w:autoSpaceDN w:val="0"/>
        <w:adjustRightInd w:val="0"/>
        <w:ind w:firstLine="540"/>
        <w:jc w:val="both"/>
      </w:pPr>
      <w:r>
        <w:t>29. При анкетировании конкурсная комиссия оценивает претендентов по результатам заполнения анкеты. Конкурсная комиссия оценивает анкету в отсутствие претендента по содержанию ответов, которые он дал на вопросы анкеты.</w:t>
      </w:r>
    </w:p>
    <w:p w:rsidR="0023532B" w:rsidRDefault="0023532B" w:rsidP="00D03659">
      <w:pPr>
        <w:widowControl w:val="0"/>
        <w:autoSpaceDE w:val="0"/>
        <w:autoSpaceDN w:val="0"/>
        <w:adjustRightInd w:val="0"/>
        <w:ind w:firstLine="540"/>
        <w:jc w:val="both"/>
      </w:pPr>
    </w:p>
    <w:p w:rsidR="0023532B" w:rsidRDefault="0023532B" w:rsidP="00D03659">
      <w:pPr>
        <w:shd w:val="clear" w:color="auto" w:fill="FFFFFF"/>
        <w:ind w:left="2736"/>
      </w:pPr>
      <w:r>
        <w:t>6. РЕШЕНИЕ КОНКУРСНОЙ КОМИССИИ</w:t>
      </w:r>
    </w:p>
    <w:p w:rsidR="0023532B" w:rsidRDefault="0023532B" w:rsidP="00D03659">
      <w:pPr>
        <w:shd w:val="clear" w:color="auto" w:fill="FFFFFF"/>
        <w:ind w:left="2736"/>
      </w:pPr>
    </w:p>
    <w:p w:rsidR="0023532B" w:rsidRDefault="0023532B" w:rsidP="00D03659">
      <w:pPr>
        <w:shd w:val="clear" w:color="auto" w:fill="FFFFFF"/>
        <w:tabs>
          <w:tab w:val="left" w:pos="1030"/>
        </w:tabs>
        <w:ind w:left="7" w:right="-6" w:firstLine="562"/>
        <w:jc w:val="both"/>
      </w:pPr>
      <w:r>
        <w:rPr>
          <w:spacing w:val="-5"/>
        </w:rPr>
        <w:t>30.</w:t>
      </w:r>
      <w:r>
        <w:tab/>
        <w:t>По итогам конкурса конкурсная комиссия принимает решение о признании</w:t>
      </w:r>
      <w:r>
        <w:br/>
        <w:t>претендента выигравшим конкурс и получившим статус кандидата на замещение должности Главы   Администрации.</w:t>
      </w:r>
    </w:p>
    <w:p w:rsidR="0023532B" w:rsidRDefault="0023532B" w:rsidP="00D03659">
      <w:pPr>
        <w:shd w:val="clear" w:color="auto" w:fill="FFFFFF"/>
        <w:tabs>
          <w:tab w:val="left" w:pos="1030"/>
        </w:tabs>
        <w:ind w:left="7" w:right="-6" w:firstLine="562"/>
        <w:jc w:val="both"/>
      </w:pPr>
      <w:r>
        <w:t>31. При отсутствии заявлений претендентов на участие в конкурсе или подаче всеми претендентами заявлений о снятии своих кандидатур конкурсной комиссией принимается решение о признании конкурса не состоявшимся.</w:t>
      </w:r>
    </w:p>
    <w:p w:rsidR="0023532B" w:rsidRDefault="0023532B" w:rsidP="00D03659">
      <w:pPr>
        <w:shd w:val="clear" w:color="auto" w:fill="FFFFFF"/>
        <w:ind w:left="14" w:right="-6" w:firstLine="554"/>
        <w:jc w:val="both"/>
      </w:pPr>
      <w:r>
        <w:t xml:space="preserve">32. В случае подачи одного заявления, его  рассмотрение и принятие решения  осуществляется конкурсной комиссией в общем порядке. </w:t>
      </w:r>
    </w:p>
    <w:p w:rsidR="0023532B" w:rsidRDefault="0023532B" w:rsidP="00D03659">
      <w:pPr>
        <w:shd w:val="clear" w:color="auto" w:fill="FFFFFF"/>
        <w:ind w:left="22" w:right="-6" w:firstLine="554"/>
        <w:jc w:val="both"/>
      </w:pPr>
      <w:r>
        <w:t>33. Факт неявки претендента без уважительной причины на заседание конкурсной комиссии приравнивается к факту подачи им заявления о снятии своей кандидатуры.</w:t>
      </w:r>
    </w:p>
    <w:p w:rsidR="0023532B" w:rsidRDefault="0023532B" w:rsidP="00F1188C">
      <w:pPr>
        <w:shd w:val="clear" w:color="auto" w:fill="FFFFFF"/>
        <w:tabs>
          <w:tab w:val="left" w:pos="1030"/>
        </w:tabs>
        <w:spacing w:line="274" w:lineRule="exact"/>
        <w:ind w:left="7" w:right="-5" w:firstLine="562"/>
        <w:jc w:val="both"/>
      </w:pPr>
      <w:r>
        <w:rPr>
          <w:spacing w:val="-5"/>
        </w:rPr>
        <w:t>34.</w:t>
      </w:r>
      <w:r>
        <w:tab/>
        <w:t xml:space="preserve">Конкурсная комиссия оценивает профессиональные и личностные качества претендентов  на основе квалификационных  требований к должности Главы Администрации и иных положений, установленных законодательством Российской Федерации и Республики Карелия.  </w:t>
      </w:r>
    </w:p>
    <w:p w:rsidR="0023532B" w:rsidRDefault="0023532B" w:rsidP="00F1188C">
      <w:pPr>
        <w:shd w:val="clear" w:color="auto" w:fill="FFFFFF"/>
        <w:tabs>
          <w:tab w:val="left" w:pos="1030"/>
        </w:tabs>
        <w:spacing w:line="274" w:lineRule="exact"/>
        <w:ind w:left="7" w:right="-5" w:firstLine="562"/>
        <w:jc w:val="both"/>
      </w:pPr>
      <w:r>
        <w:t>35. Решение по результатам проведения конкурса принимается  открытым голосованием простым большинством голосов членов конкурсной комиссии, присутствующих на заседании.</w:t>
      </w:r>
    </w:p>
    <w:p w:rsidR="0023532B" w:rsidRDefault="0023532B" w:rsidP="00F1188C">
      <w:pPr>
        <w:shd w:val="clear" w:color="auto" w:fill="FFFFFF"/>
        <w:spacing w:line="274" w:lineRule="exact"/>
        <w:ind w:left="22" w:right="-5" w:firstLine="547"/>
        <w:jc w:val="both"/>
      </w:pPr>
      <w:r>
        <w:t xml:space="preserve">При равенстве голосов членов конкурсной комиссии проводится повторное голосование. При равенстве голосов членов конкурсной комиссии, выявленном в результате повторного голосования, решающим является мнение председателя конкурсной комиссии. </w:t>
      </w:r>
    </w:p>
    <w:p w:rsidR="0023532B" w:rsidRDefault="0023532B" w:rsidP="00F1188C">
      <w:pPr>
        <w:shd w:val="clear" w:color="auto" w:fill="FFFFFF"/>
        <w:spacing w:line="274" w:lineRule="exact"/>
        <w:ind w:left="22" w:right="-5" w:firstLine="547"/>
        <w:jc w:val="both"/>
      </w:pPr>
      <w:r>
        <w:t>36. Решение конкурсной комиссии принимается в отсутствие претендентов.</w:t>
      </w:r>
    </w:p>
    <w:p w:rsidR="0023532B" w:rsidRDefault="0023532B" w:rsidP="00F1188C">
      <w:pPr>
        <w:shd w:val="clear" w:color="auto" w:fill="FFFFFF"/>
        <w:tabs>
          <w:tab w:val="left" w:pos="1138"/>
        </w:tabs>
        <w:spacing w:line="274" w:lineRule="exact"/>
        <w:ind w:left="22" w:right="-5" w:firstLine="554"/>
        <w:jc w:val="both"/>
      </w:pPr>
      <w:r>
        <w:rPr>
          <w:spacing w:val="-5"/>
        </w:rPr>
        <w:t>37.</w:t>
      </w:r>
      <w:r>
        <w:t xml:space="preserve"> Решение конкурсной комиссии подписывается ее председателем и секретарем. </w:t>
      </w:r>
    </w:p>
    <w:p w:rsidR="0023532B" w:rsidRPr="00F87226" w:rsidRDefault="0023532B" w:rsidP="00F1188C">
      <w:pPr>
        <w:shd w:val="clear" w:color="auto" w:fill="FFFFFF"/>
        <w:tabs>
          <w:tab w:val="left" w:pos="1138"/>
        </w:tabs>
        <w:spacing w:line="274" w:lineRule="exact"/>
        <w:ind w:left="22" w:right="-5" w:firstLine="554"/>
        <w:jc w:val="both"/>
      </w:pPr>
      <w:r>
        <w:t>38</w:t>
      </w:r>
      <w:r w:rsidRPr="00F87226">
        <w:t>. Претендентам, участвовавшим в конкурсе, сообщается о результатах конкурса в письменной форме в течение 5 (пяти) дней со дня его завершения.</w:t>
      </w:r>
      <w:r>
        <w:t xml:space="preserve"> Информация о результатах конкурса размещается на официальном сайте администрации в сети Интернет.</w:t>
      </w:r>
    </w:p>
    <w:p w:rsidR="0023532B" w:rsidRPr="00F87226" w:rsidRDefault="0023532B" w:rsidP="00F1188C">
      <w:pPr>
        <w:shd w:val="clear" w:color="auto" w:fill="FFFFFF"/>
        <w:tabs>
          <w:tab w:val="left" w:pos="1138"/>
        </w:tabs>
        <w:spacing w:line="274" w:lineRule="exact"/>
        <w:ind w:left="22" w:right="-5" w:firstLine="554"/>
        <w:jc w:val="both"/>
      </w:pPr>
      <w:r>
        <w:t>39</w:t>
      </w:r>
      <w:r w:rsidRPr="00F87226">
        <w:t xml:space="preserve">. Решение конкурсной комиссии направляется в Совет в течение </w:t>
      </w:r>
      <w:r>
        <w:t xml:space="preserve">не более </w:t>
      </w:r>
      <w:r w:rsidRPr="00F87226">
        <w:t xml:space="preserve">2 (двух) рабочих дней со дня завершения конкурса. </w:t>
      </w:r>
    </w:p>
    <w:p w:rsidR="0023532B" w:rsidRDefault="0023532B" w:rsidP="00F1188C">
      <w:pPr>
        <w:shd w:val="clear" w:color="auto" w:fill="FFFFFF"/>
        <w:tabs>
          <w:tab w:val="left" w:pos="1138"/>
        </w:tabs>
        <w:spacing w:line="274" w:lineRule="exact"/>
        <w:ind w:left="22" w:right="-5" w:firstLine="554"/>
        <w:jc w:val="both"/>
      </w:pPr>
      <w:r>
        <w:t>40. Конкурсная комиссия представляет Совету не более 2 кандидатур  для замещения должности Главы   Администрации.</w:t>
      </w:r>
    </w:p>
    <w:p w:rsidR="0023532B" w:rsidRDefault="0023532B" w:rsidP="00F1188C">
      <w:pPr>
        <w:shd w:val="clear" w:color="auto" w:fill="FFFFFF"/>
        <w:tabs>
          <w:tab w:val="left" w:pos="1138"/>
        </w:tabs>
        <w:spacing w:line="274" w:lineRule="exact"/>
        <w:ind w:left="22" w:right="-5" w:firstLine="554"/>
        <w:jc w:val="both"/>
      </w:pPr>
      <w:r>
        <w:t>41. Лицо назначается Советом на должность Главы Администрации из числа кандидатов, представленных конкурсной комиссией по результатам конкурса. Представление конкурсной комиссией в Совет одной кандидатуры не является основанием для проведения повторного конкурса.</w:t>
      </w:r>
    </w:p>
    <w:p w:rsidR="0023532B" w:rsidRDefault="0023532B" w:rsidP="00F1188C">
      <w:pPr>
        <w:shd w:val="clear" w:color="auto" w:fill="FFFFFF"/>
        <w:spacing w:line="266" w:lineRule="exact"/>
        <w:ind w:left="22" w:right="-5" w:firstLine="562"/>
        <w:jc w:val="both"/>
      </w:pPr>
      <w:r>
        <w:t>42</w:t>
      </w:r>
      <w:r w:rsidRPr="008C4765">
        <w:t>. В случае,  если   конкурсной комиссией принято решение о признании конкурса несостоявшимся   в порядке и в сроки, установленные настоящим П</w:t>
      </w:r>
      <w:r>
        <w:t>орядком</w:t>
      </w:r>
      <w:r w:rsidRPr="008C4765">
        <w:t>, проводится повторный конкурс.</w:t>
      </w:r>
    </w:p>
    <w:p w:rsidR="0023532B" w:rsidRPr="008C4765" w:rsidRDefault="0023532B" w:rsidP="00F1188C">
      <w:pPr>
        <w:shd w:val="clear" w:color="auto" w:fill="FFFFFF"/>
        <w:spacing w:line="266" w:lineRule="exact"/>
        <w:ind w:left="22" w:right="-5" w:firstLine="562"/>
        <w:jc w:val="both"/>
      </w:pPr>
    </w:p>
    <w:p w:rsidR="0023532B" w:rsidRDefault="0023532B" w:rsidP="00D03659">
      <w:pPr>
        <w:shd w:val="clear" w:color="auto" w:fill="FFFFFF"/>
        <w:ind w:left="2952" w:right="-5"/>
      </w:pPr>
      <w:bookmarkStart w:id="0" w:name="_GoBack"/>
      <w:bookmarkEnd w:id="0"/>
      <w:r>
        <w:t xml:space="preserve">7. ЗАКЛЮЧИТЕЛЬНЫЕ ПОЛОЖЕНИЯ </w:t>
      </w:r>
    </w:p>
    <w:p w:rsidR="0023532B" w:rsidRDefault="0023532B" w:rsidP="00D03659">
      <w:pPr>
        <w:shd w:val="clear" w:color="auto" w:fill="FFFFFF"/>
        <w:ind w:left="2952" w:right="-5"/>
      </w:pPr>
    </w:p>
    <w:p w:rsidR="0023532B" w:rsidRDefault="0023532B" w:rsidP="00D0365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-5" w:firstLine="583"/>
        <w:jc w:val="both"/>
      </w:pPr>
      <w:r>
        <w:t xml:space="preserve">43. Документы лиц, не допущенных к участию в конкурсе, и претендентов на замещение должности Главы Администрации могут быть им возвращены по письменному заявлению в течение трех лет со дня завершения конкурса. </w:t>
      </w:r>
    </w:p>
    <w:p w:rsidR="0023532B" w:rsidRDefault="0023532B" w:rsidP="00D0365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-5" w:firstLine="583"/>
        <w:jc w:val="both"/>
        <w:rPr>
          <w:spacing w:val="-6"/>
        </w:rPr>
      </w:pPr>
      <w:r>
        <w:t>44. Расходы, связанные с организацией проведения конкурса, производятся за счет средств бюджета муниципального образования «Ледмозерское сельское поселение».</w:t>
      </w:r>
    </w:p>
    <w:p w:rsidR="0023532B" w:rsidRDefault="0023532B" w:rsidP="00D03659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right="-5"/>
        <w:jc w:val="both"/>
        <w:rPr>
          <w:spacing w:val="-5"/>
        </w:rPr>
      </w:pPr>
      <w:r>
        <w:t xml:space="preserve">          45. Расходы по участию в конкурсе (проезд к месту проведения конкурса и обратно, наем жилого помещения, проживание, и другие расходы) претенденты производят за счет собственных средств.</w:t>
      </w:r>
    </w:p>
    <w:p w:rsidR="0023532B" w:rsidRDefault="0023532B" w:rsidP="00D03659">
      <w:pPr>
        <w:shd w:val="clear" w:color="auto" w:fill="FFFFFF"/>
        <w:ind w:right="-5" w:firstLine="554"/>
        <w:jc w:val="both"/>
      </w:pPr>
      <w:r>
        <w:t>46. Споры, связанные с проведением конкурса, разрешаются   в судебном порядке в соответствии с действующим законодательством Российской Федерации.</w:t>
      </w:r>
    </w:p>
    <w:p w:rsidR="0023532B" w:rsidRDefault="0023532B" w:rsidP="00D03659"/>
    <w:sectPr w:rsidR="0023532B" w:rsidSect="00695345">
      <w:pgSz w:w="11906" w:h="16838"/>
      <w:pgMar w:top="567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8AE51A"/>
    <w:lvl w:ilvl="0">
      <w:numFmt w:val="bullet"/>
      <w:lvlText w:val="*"/>
      <w:lvlJc w:val="left"/>
    </w:lvl>
  </w:abstractNum>
  <w:abstractNum w:abstractNumId="1">
    <w:nsid w:val="21945B73"/>
    <w:multiLevelType w:val="singleLevel"/>
    <w:tmpl w:val="1ABE5C52"/>
    <w:lvl w:ilvl="0">
      <w:start w:val="3"/>
      <w:numFmt w:val="decimal"/>
      <w:lvlText w:val="1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2">
    <w:nsid w:val="359726DF"/>
    <w:multiLevelType w:val="singleLevel"/>
    <w:tmpl w:val="0B5C390A"/>
    <w:lvl w:ilvl="0">
      <w:start w:val="1"/>
      <w:numFmt w:val="decimal"/>
      <w:lvlText w:val="7.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">
    <w:nsid w:val="38B4090F"/>
    <w:multiLevelType w:val="hybridMultilevel"/>
    <w:tmpl w:val="1B7A87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77CE0"/>
    <w:multiLevelType w:val="singleLevel"/>
    <w:tmpl w:val="8E363B76"/>
    <w:lvl w:ilvl="0">
      <w:start w:val="1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9319B9"/>
    <w:multiLevelType w:val="hybridMultilevel"/>
    <w:tmpl w:val="2E68D5AE"/>
    <w:lvl w:ilvl="0" w:tplc="9A9E4B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DCF7E60"/>
    <w:multiLevelType w:val="singleLevel"/>
    <w:tmpl w:val="7AF48612"/>
    <w:lvl w:ilvl="0">
      <w:start w:val="1"/>
      <w:numFmt w:val="decimal"/>
      <w:lvlText w:val="4.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8">
    <w:nsid w:val="7C202B72"/>
    <w:multiLevelType w:val="hybridMultilevel"/>
    <w:tmpl w:val="711E2080"/>
    <w:lvl w:ilvl="0" w:tplc="444C9B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3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  <w:lvlOverride w:ilvl="0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  <w:lvlOverride w:ilvl="0">
      <w:startOverride w:val="1"/>
    </w:lvlOverride>
  </w:num>
  <w:num w:numId="9">
    <w:abstractNumId w:val="6"/>
  </w:num>
  <w:num w:numId="10">
    <w:abstractNumId w:val="8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380"/>
    <w:rsid w:val="00070A73"/>
    <w:rsid w:val="000772B9"/>
    <w:rsid w:val="000A3204"/>
    <w:rsid w:val="000C63D3"/>
    <w:rsid w:val="000C7482"/>
    <w:rsid w:val="000C76EE"/>
    <w:rsid w:val="000E18E6"/>
    <w:rsid w:val="00113C0C"/>
    <w:rsid w:val="001431B2"/>
    <w:rsid w:val="00150760"/>
    <w:rsid w:val="0018361C"/>
    <w:rsid w:val="0020633D"/>
    <w:rsid w:val="00223301"/>
    <w:rsid w:val="0023532B"/>
    <w:rsid w:val="002A23E4"/>
    <w:rsid w:val="002B6E1F"/>
    <w:rsid w:val="002C0380"/>
    <w:rsid w:val="002F0CFE"/>
    <w:rsid w:val="00302383"/>
    <w:rsid w:val="00321A09"/>
    <w:rsid w:val="00330FAA"/>
    <w:rsid w:val="00383F8E"/>
    <w:rsid w:val="003A05F6"/>
    <w:rsid w:val="003B3C1B"/>
    <w:rsid w:val="003C5511"/>
    <w:rsid w:val="003F76FE"/>
    <w:rsid w:val="004252E2"/>
    <w:rsid w:val="00430A65"/>
    <w:rsid w:val="00431F9A"/>
    <w:rsid w:val="0043751C"/>
    <w:rsid w:val="004A6AB0"/>
    <w:rsid w:val="004C066E"/>
    <w:rsid w:val="00510465"/>
    <w:rsid w:val="005169BB"/>
    <w:rsid w:val="00520722"/>
    <w:rsid w:val="005418FB"/>
    <w:rsid w:val="0058712B"/>
    <w:rsid w:val="00592FAB"/>
    <w:rsid w:val="005C1326"/>
    <w:rsid w:val="005C707E"/>
    <w:rsid w:val="005D23B9"/>
    <w:rsid w:val="00662A36"/>
    <w:rsid w:val="00685CBB"/>
    <w:rsid w:val="00695345"/>
    <w:rsid w:val="006C4EE5"/>
    <w:rsid w:val="006F6F47"/>
    <w:rsid w:val="0070428E"/>
    <w:rsid w:val="00722398"/>
    <w:rsid w:val="00734A70"/>
    <w:rsid w:val="00742A20"/>
    <w:rsid w:val="007C2C34"/>
    <w:rsid w:val="007C534E"/>
    <w:rsid w:val="007F0834"/>
    <w:rsid w:val="008662B1"/>
    <w:rsid w:val="008735DF"/>
    <w:rsid w:val="00874CEF"/>
    <w:rsid w:val="00885BC5"/>
    <w:rsid w:val="008A5A18"/>
    <w:rsid w:val="008B6072"/>
    <w:rsid w:val="008C4765"/>
    <w:rsid w:val="008D34B2"/>
    <w:rsid w:val="008D7F8A"/>
    <w:rsid w:val="00945F8A"/>
    <w:rsid w:val="009A7534"/>
    <w:rsid w:val="009B59C1"/>
    <w:rsid w:val="009B6A0F"/>
    <w:rsid w:val="00A20044"/>
    <w:rsid w:val="00A21BC5"/>
    <w:rsid w:val="00A772BF"/>
    <w:rsid w:val="00A85567"/>
    <w:rsid w:val="00AA40FB"/>
    <w:rsid w:val="00AA7545"/>
    <w:rsid w:val="00AC3B53"/>
    <w:rsid w:val="00AD542C"/>
    <w:rsid w:val="00AF49C1"/>
    <w:rsid w:val="00B21938"/>
    <w:rsid w:val="00B36BE2"/>
    <w:rsid w:val="00B475E9"/>
    <w:rsid w:val="00B60D90"/>
    <w:rsid w:val="00B62694"/>
    <w:rsid w:val="00B66250"/>
    <w:rsid w:val="00BA406D"/>
    <w:rsid w:val="00BB5C1E"/>
    <w:rsid w:val="00BD0CA0"/>
    <w:rsid w:val="00BD3A9A"/>
    <w:rsid w:val="00BE0A0A"/>
    <w:rsid w:val="00BE1E41"/>
    <w:rsid w:val="00BF523F"/>
    <w:rsid w:val="00C33C54"/>
    <w:rsid w:val="00C43713"/>
    <w:rsid w:val="00C7103F"/>
    <w:rsid w:val="00C84171"/>
    <w:rsid w:val="00CA5F20"/>
    <w:rsid w:val="00D03659"/>
    <w:rsid w:val="00D05A2E"/>
    <w:rsid w:val="00D73A49"/>
    <w:rsid w:val="00DA2E13"/>
    <w:rsid w:val="00DA73A0"/>
    <w:rsid w:val="00DB11E8"/>
    <w:rsid w:val="00DB2B3A"/>
    <w:rsid w:val="00DE07B9"/>
    <w:rsid w:val="00E1368F"/>
    <w:rsid w:val="00E15278"/>
    <w:rsid w:val="00E23DAA"/>
    <w:rsid w:val="00E24898"/>
    <w:rsid w:val="00E33B09"/>
    <w:rsid w:val="00E445B5"/>
    <w:rsid w:val="00E63632"/>
    <w:rsid w:val="00E77F35"/>
    <w:rsid w:val="00EC7BF3"/>
    <w:rsid w:val="00F1188C"/>
    <w:rsid w:val="00F767D5"/>
    <w:rsid w:val="00F87226"/>
    <w:rsid w:val="00FD3FC5"/>
    <w:rsid w:val="00FD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25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3301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6250"/>
    <w:pPr>
      <w:keepNext/>
      <w:jc w:val="both"/>
      <w:outlineLvl w:val="1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33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33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23301"/>
    <w:rPr>
      <w:rFonts w:ascii="Verdana" w:hAnsi="Verdana" w:cs="Verdana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66250"/>
    <w:rPr>
      <w:rFonts w:ascii="Verdana" w:hAnsi="Verdana" w:cs="Verdana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23301"/>
    <w:rPr>
      <w:rFonts w:ascii="Verdana" w:hAnsi="Verdana" w:cs="Verdana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23301"/>
    <w:rPr>
      <w:rFonts w:ascii="Verdana" w:hAnsi="Verdana" w:cs="Verdana"/>
      <w:b/>
      <w:bCs/>
      <w:i/>
      <w:iCs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223301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rsid w:val="00B662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625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1188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F1188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Знак Знак Знак Знак1"/>
    <w:basedOn w:val="Normal"/>
    <w:uiPriority w:val="99"/>
    <w:semiHidden/>
    <w:rsid w:val="0020633D"/>
    <w:pPr>
      <w:numPr>
        <w:numId w:val="11"/>
      </w:numPr>
      <w:suppressAutoHyphens/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1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698B3222F4459DFC746D5EC851599BB5EFD25618519D15C4BC810C15D91CCD20437CF22AF7C5L9tE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447</TotalTime>
  <Pages>6</Pages>
  <Words>2287</Words>
  <Characters>13037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и решение</dc:title>
  <dc:subject/>
  <dc:creator>Василий</dc:creator>
  <cp:keywords/>
  <dc:description/>
  <cp:lastModifiedBy>Василий</cp:lastModifiedBy>
  <cp:revision>15</cp:revision>
  <cp:lastPrinted>2013-09-23T09:15:00Z</cp:lastPrinted>
  <dcterms:created xsi:type="dcterms:W3CDTF">2013-07-17T11:19:00Z</dcterms:created>
  <dcterms:modified xsi:type="dcterms:W3CDTF">2013-09-30T11:34:00Z</dcterms:modified>
</cp:coreProperties>
</file>